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5BD2" w:rsidRDefault="00D45BD2" w:rsidP="00D45BD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Andrew THRYNGE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fl.1422)</w:t>
      </w:r>
    </w:p>
    <w:p w:rsidR="00D45BD2" w:rsidRDefault="00D45BD2" w:rsidP="00D45BD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</w:t>
      </w:r>
    </w:p>
    <w:p w:rsidR="00D45BD2" w:rsidRDefault="00D45BD2" w:rsidP="00D45B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45BD2" w:rsidRDefault="00D45BD2" w:rsidP="00D45B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45BD2" w:rsidRDefault="00D45BD2" w:rsidP="00D45BD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May1422</w:t>
      </w:r>
      <w:r>
        <w:rPr>
          <w:rFonts w:ascii="Times New Roman" w:hAnsi="Times New Roman" w:cs="Times New Roman"/>
          <w:sz w:val="24"/>
          <w:szCs w:val="24"/>
        </w:rPr>
        <w:tab/>
        <w:t>He became a Freeman.    (“Exeter Freemen” p.43)</w:t>
      </w:r>
    </w:p>
    <w:p w:rsidR="00611C18" w:rsidRDefault="00611C18" w:rsidP="00611C1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Feb.1437</w:t>
      </w:r>
      <w:r>
        <w:rPr>
          <w:rFonts w:ascii="Times New Roman" w:hAnsi="Times New Roman" w:cs="Times New Roman"/>
          <w:sz w:val="24"/>
          <w:szCs w:val="24"/>
        </w:rPr>
        <w:tab/>
        <w:t>His apprentice, John Rosemond of Cornwall(q.v.), became a Freemen.</w:t>
      </w:r>
    </w:p>
    <w:p w:rsidR="00611C18" w:rsidRDefault="00611C18" w:rsidP="00611C1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(“Exeter Freemen” p.48)</w:t>
      </w:r>
    </w:p>
    <w:p w:rsidR="00D45BD2" w:rsidRDefault="00D45BD2" w:rsidP="00D45B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45BD2" w:rsidRDefault="00D45BD2" w:rsidP="00D45B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45BD2" w:rsidRDefault="00D45BD2" w:rsidP="00D45BD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November 2015</w:t>
      </w:r>
    </w:p>
    <w:p w:rsidR="00611C18" w:rsidRDefault="00611C18" w:rsidP="00D45BD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March 2016</w:t>
      </w:r>
      <w:bookmarkStart w:id="0" w:name="_GoBack"/>
      <w:bookmarkEnd w:id="0"/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5BD2" w:rsidRDefault="00D45BD2" w:rsidP="00564E3C">
      <w:pPr>
        <w:spacing w:after="0" w:line="240" w:lineRule="auto"/>
      </w:pPr>
      <w:r>
        <w:separator/>
      </w:r>
    </w:p>
  </w:endnote>
  <w:endnote w:type="continuationSeparator" w:id="0">
    <w:p w:rsidR="00D45BD2" w:rsidRDefault="00D45BD2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611C18">
      <w:rPr>
        <w:rFonts w:ascii="Times New Roman" w:hAnsi="Times New Roman" w:cs="Times New Roman"/>
        <w:noProof/>
        <w:sz w:val="24"/>
        <w:szCs w:val="24"/>
      </w:rPr>
      <w:t>23 March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5BD2" w:rsidRDefault="00D45BD2" w:rsidP="00564E3C">
      <w:pPr>
        <w:spacing w:after="0" w:line="240" w:lineRule="auto"/>
      </w:pPr>
      <w:r>
        <w:separator/>
      </w:r>
    </w:p>
  </w:footnote>
  <w:footnote w:type="continuationSeparator" w:id="0">
    <w:p w:rsidR="00D45BD2" w:rsidRDefault="00D45BD2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BD2"/>
    <w:rsid w:val="00372DC6"/>
    <w:rsid w:val="00564E3C"/>
    <w:rsid w:val="00611C18"/>
    <w:rsid w:val="0064591D"/>
    <w:rsid w:val="00D45BD2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E5DB66"/>
  <w15:chartTrackingRefBased/>
  <w15:docId w15:val="{4C877665-6842-4036-9A06-F726AD77A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2015-11-11T22:15:00Z</dcterms:created>
  <dcterms:modified xsi:type="dcterms:W3CDTF">2016-03-23T08:09:00Z</dcterms:modified>
</cp:coreProperties>
</file>